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Midlothian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Midlothian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Midlothian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Midlothian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Midlothian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Midlothian are estimated to have a score of 1-2 on the PGSI (low-risk gambling), whilst </w:t>
      </w:r>
      <w:r w:rsidRPr="00773DF7">
        <w:rPr>
          <w:rFonts w:ascii="Libre Franklin Light" w:hAnsi="Libre Franklin Light" w:cs="Calibri Light"/>
          <w:b/>
          <w:bCs/>
          <w:color w:val="C45911" w:themeColor="accent2" w:themeShade="BF"/>
        </w:rPr>
        <w:t xml:space="preserve">5.1%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41.7% </w:t>
      </w:r>
      <w:r w:rsidRPr="004747BF">
        <w:rPr>
          <w:rFonts w:ascii="Libre Franklin Light" w:eastAsia="Times New Roman" w:hAnsi="Libre Franklin Light" w:cs="Calibri Light"/>
        </w:rPr>
        <w:t xml:space="preserve">of those respondents classified as PGSI 8+ in Midlothian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Midlothian is estimated to be </w:t>
      </w:r>
      <w:r w:rsidRPr="00773DF7">
        <w:rPr>
          <w:rFonts w:ascii="Libre Franklin Light" w:eastAsia="Times New Roman" w:hAnsi="Libre Franklin Light" w:cs="Calibri Light"/>
          <w:b/>
          <w:bCs/>
          <w:color w:val="C45911" w:themeColor="accent2" w:themeShade="BF"/>
        </w:rPr>
        <w:t xml:space="preserve">£1,698,388</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Midlothian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Midlothian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Midlothian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Midlothian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Midlothi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Midlothian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Midlothi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Midlothian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Midlothian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41.7%</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Midlothi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Midlothian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Midlothian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Midlothian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58.3%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Midlothian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Midlothian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Midlothian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£1,698,388</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Midlothian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£27,664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£572,106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£40,984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£11,527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£21,132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£1,024,975</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£1,698,388</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Midlothian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Midlothian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Midlothian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13.5%</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Midlothian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Midlothian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Midlothian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51.1%</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Midlothian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Midlothian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13.5%</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Midlothian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Midlothian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Midlothian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Midlothian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3F588D4A-5DEA-489D-89BB-3B11775025D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